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28283" w14:textId="77777777" w:rsidR="002E587F" w:rsidRDefault="002E587F" w:rsidP="002E58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CHAUMBERLEYN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0E5C8C3" w14:textId="77777777" w:rsidR="002E587F" w:rsidRDefault="002E587F" w:rsidP="002E58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Anwick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14:paraId="5A53AD57" w14:textId="77777777" w:rsidR="002E587F" w:rsidRDefault="002E587F" w:rsidP="002E587F">
      <w:pPr>
        <w:rPr>
          <w:rFonts w:ascii="Times New Roman" w:hAnsi="Times New Roman" w:cs="Times New Roman"/>
        </w:rPr>
      </w:pPr>
    </w:p>
    <w:p w14:paraId="572DCDE7" w14:textId="77777777" w:rsidR="002E587F" w:rsidRDefault="002E587F" w:rsidP="002E587F">
      <w:pPr>
        <w:rPr>
          <w:rFonts w:ascii="Times New Roman" w:hAnsi="Times New Roman" w:cs="Times New Roman"/>
        </w:rPr>
      </w:pPr>
    </w:p>
    <w:p w14:paraId="1340F4F5" w14:textId="77777777" w:rsidR="002E587F" w:rsidRDefault="002E587F" w:rsidP="002E58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Leonard Thornburgh(q.v.) brought a plaint of debt against him, Robert</w:t>
      </w:r>
    </w:p>
    <w:p w14:paraId="3E020CE8" w14:textId="77777777" w:rsidR="002E587F" w:rsidRDefault="002E587F" w:rsidP="002E58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Freman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Anwick</w:t>
      </w:r>
      <w:proofErr w:type="spellEnd"/>
      <w:r>
        <w:rPr>
          <w:rFonts w:ascii="Times New Roman" w:hAnsi="Times New Roman" w:cs="Times New Roman"/>
        </w:rPr>
        <w:t xml:space="preserve">(q.v.) and Nicholas Palmer of </w:t>
      </w:r>
      <w:proofErr w:type="spellStart"/>
      <w:r>
        <w:rPr>
          <w:rFonts w:ascii="Times New Roman" w:hAnsi="Times New Roman" w:cs="Times New Roman"/>
        </w:rPr>
        <w:t>Bonthorpe</w:t>
      </w:r>
      <w:proofErr w:type="spellEnd"/>
      <w:r>
        <w:rPr>
          <w:rFonts w:ascii="Times New Roman" w:hAnsi="Times New Roman" w:cs="Times New Roman"/>
        </w:rPr>
        <w:t>(q.v.).</w:t>
      </w:r>
    </w:p>
    <w:p w14:paraId="6FB5F912" w14:textId="77777777" w:rsidR="002E587F" w:rsidRDefault="002E587F" w:rsidP="002E58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3210ABF" w14:textId="77777777" w:rsidR="002E587F" w:rsidRDefault="002E587F" w:rsidP="002E587F">
      <w:pPr>
        <w:rPr>
          <w:rFonts w:ascii="Times New Roman" w:hAnsi="Times New Roman" w:cs="Times New Roman"/>
        </w:rPr>
      </w:pPr>
    </w:p>
    <w:p w14:paraId="15A607BF" w14:textId="77777777" w:rsidR="002E587F" w:rsidRDefault="002E587F" w:rsidP="002E587F">
      <w:pPr>
        <w:rPr>
          <w:rFonts w:ascii="Times New Roman" w:hAnsi="Times New Roman" w:cs="Times New Roman"/>
        </w:rPr>
      </w:pPr>
    </w:p>
    <w:p w14:paraId="1D83F35F" w14:textId="77777777" w:rsidR="002E587F" w:rsidRDefault="002E587F" w:rsidP="002E58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February 2019</w:t>
      </w:r>
    </w:p>
    <w:p w14:paraId="38608092" w14:textId="77777777" w:rsidR="006B2F86" w:rsidRPr="00E71FC3" w:rsidRDefault="00B9718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1AE8F" w14:textId="77777777" w:rsidR="002E587F" w:rsidRDefault="002E587F" w:rsidP="00E71FC3">
      <w:r>
        <w:separator/>
      </w:r>
    </w:p>
  </w:endnote>
  <w:endnote w:type="continuationSeparator" w:id="0">
    <w:p w14:paraId="0F801A62" w14:textId="77777777" w:rsidR="002E587F" w:rsidRDefault="002E587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C4C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13BED" w14:textId="77777777" w:rsidR="002E587F" w:rsidRDefault="002E587F" w:rsidP="00E71FC3">
      <w:r>
        <w:separator/>
      </w:r>
    </w:p>
  </w:footnote>
  <w:footnote w:type="continuationSeparator" w:id="0">
    <w:p w14:paraId="20ACAF01" w14:textId="77777777" w:rsidR="002E587F" w:rsidRDefault="002E587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87F"/>
    <w:rsid w:val="001A7C09"/>
    <w:rsid w:val="002E587F"/>
    <w:rsid w:val="00577BD5"/>
    <w:rsid w:val="00656CBA"/>
    <w:rsid w:val="006A1F77"/>
    <w:rsid w:val="00733BE7"/>
    <w:rsid w:val="00AB52E8"/>
    <w:rsid w:val="00B16D3F"/>
    <w:rsid w:val="00B9718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A7704"/>
  <w15:chartTrackingRefBased/>
  <w15:docId w15:val="{056C3C61-3D33-4453-83EA-4AB1B9F63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587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2019-02-19T19:32:00Z</dcterms:created>
  <dcterms:modified xsi:type="dcterms:W3CDTF">2019-02-19T20:02:00Z</dcterms:modified>
</cp:coreProperties>
</file>